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C46313" w:rsidRDefault="008D329F" w:rsidP="00C4631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C4631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C46313">
              <w:t xml:space="preserve"> </w:t>
            </w:r>
            <w:r w:rsidR="00C46313" w:rsidRPr="00C4631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ΠΟΤΗΡΙ ΖΕΣΕΩΣ 50ml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46313" w:rsidRPr="00C46313" w:rsidRDefault="00C46313" w:rsidP="00C4631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463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ΠΟΤΗΡΙ ΖΕΣΕΩΣ ΧΑΜΗΛΗΣ ΦΟΡΜΑΣ ΑΠΟ BOROSILICATE</w:t>
            </w:r>
          </w:p>
          <w:p w:rsidR="008D329F" w:rsidRPr="008D329F" w:rsidRDefault="00C46313" w:rsidP="00C4631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463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GLASS, ΣΥΜΦΩΝΑ ΜΕ ΤΟ ISO 3819, 50ml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C4631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C46313" w:rsidRDefault="00C46313" w:rsidP="00C46313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 xml:space="preserve">      50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8D329F"/>
    <w:rsid w:val="009A6F68"/>
    <w:rsid w:val="00C46313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85EB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DC2AF6BC</Template>
  <TotalTime>0</TotalTime>
  <Pages>1</Pages>
  <Words>48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2025-11-25T11:07:00Z</dcterms:created>
  <dcterms:modified xsi:type="dcterms:W3CDTF">2025-11-25T11:07:00Z</dcterms:modified>
</cp:coreProperties>
</file>